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5E841" w14:textId="421D52BF" w:rsidR="00C20349" w:rsidRPr="00C20349" w:rsidRDefault="0050467C" w:rsidP="00C20349">
      <w:pPr>
        <w:pStyle w:val="HTittel"/>
        <w:spacing w:before="0"/>
        <w:rPr>
          <w:color w:val="auto"/>
        </w:rPr>
      </w:pPr>
      <w:r>
        <w:rPr>
          <w:color w:val="948A54" w:themeColor="background2" w:themeShade="80"/>
        </w:rPr>
        <w:t>Vedlegg</w:t>
      </w:r>
      <w:r w:rsidR="00FC522C">
        <w:rPr>
          <w:color w:val="948A54" w:themeColor="background2" w:themeShade="80"/>
        </w:rPr>
        <w:t xml:space="preserve"> </w:t>
      </w:r>
      <w:r w:rsidR="004A32DE">
        <w:rPr>
          <w:color w:val="948A54" w:themeColor="background2" w:themeShade="80"/>
        </w:rPr>
        <w:t>4</w:t>
      </w:r>
      <w:r w:rsidR="00B8361B">
        <w:rPr>
          <w:color w:val="948A54" w:themeColor="background2" w:themeShade="80"/>
        </w:rPr>
        <w:t xml:space="preserve"> - </w:t>
      </w:r>
      <w:r w:rsidR="00B8361B" w:rsidRPr="00B8361B">
        <w:rPr>
          <w:color w:val="948A54" w:themeColor="background2" w:themeShade="80"/>
        </w:rPr>
        <w:t xml:space="preserve">Skjema </w:t>
      </w:r>
      <w:r w:rsidR="00F87F74">
        <w:rPr>
          <w:color w:val="948A54" w:themeColor="background2" w:themeShade="80"/>
        </w:rPr>
        <w:t xml:space="preserve">for </w:t>
      </w:r>
      <w:r w:rsidR="00B8361B" w:rsidRPr="00B8361B">
        <w:rPr>
          <w:color w:val="948A54" w:themeColor="background2" w:themeShade="80"/>
        </w:rPr>
        <w:t>referanseprosjekter</w:t>
      </w:r>
      <w:r w:rsidR="00D829BE">
        <w:rPr>
          <w:color w:val="948A54" w:themeColor="background2" w:themeShade="80"/>
        </w:rPr>
        <w:t xml:space="preserve"> </w:t>
      </w:r>
      <w:r w:rsidR="00F87F74">
        <w:rPr>
          <w:color w:val="948A54" w:themeColor="background2" w:themeShade="80"/>
        </w:rPr>
        <w:br/>
      </w:r>
      <w:r w:rsidR="00013F73">
        <w:rPr>
          <w:i/>
          <w:iCs/>
          <w:color w:val="948A54" w:themeColor="background2" w:themeShade="80"/>
          <w:sz w:val="36"/>
          <w:szCs w:val="36"/>
        </w:rPr>
        <w:t xml:space="preserve">For tilbudte ressurser. </w:t>
      </w:r>
      <w:r w:rsidR="00256545" w:rsidRPr="00013F73">
        <w:rPr>
          <w:i/>
          <w:iCs/>
          <w:color w:val="948A54" w:themeColor="background2" w:themeShade="80"/>
          <w:sz w:val="36"/>
          <w:szCs w:val="36"/>
        </w:rPr>
        <w:t>U</w:t>
      </w:r>
      <w:r w:rsidR="00F87F74" w:rsidRPr="00013F73">
        <w:rPr>
          <w:i/>
          <w:iCs/>
          <w:color w:val="948A54" w:themeColor="background2" w:themeShade="80"/>
          <w:sz w:val="36"/>
          <w:szCs w:val="36"/>
        </w:rPr>
        <w:t xml:space="preserve">tfylles </w:t>
      </w:r>
      <w:r w:rsidR="00D829BE" w:rsidRPr="00013F73">
        <w:rPr>
          <w:i/>
          <w:iCs/>
          <w:color w:val="948A54" w:themeColor="background2" w:themeShade="80"/>
          <w:sz w:val="36"/>
          <w:szCs w:val="36"/>
        </w:rPr>
        <w:t xml:space="preserve">ett </w:t>
      </w:r>
      <w:r w:rsidR="00F87F74" w:rsidRPr="00013F73">
        <w:rPr>
          <w:i/>
          <w:iCs/>
          <w:color w:val="948A54" w:themeColor="background2" w:themeShade="80"/>
          <w:sz w:val="36"/>
          <w:szCs w:val="36"/>
        </w:rPr>
        <w:t>skjema</w:t>
      </w:r>
      <w:r w:rsidR="00D829BE" w:rsidRPr="00013F73">
        <w:rPr>
          <w:i/>
          <w:iCs/>
          <w:color w:val="948A54" w:themeColor="background2" w:themeShade="80"/>
          <w:sz w:val="36"/>
          <w:szCs w:val="36"/>
        </w:rPr>
        <w:t xml:space="preserve"> p</w:t>
      </w:r>
      <w:r w:rsidR="002768FA">
        <w:rPr>
          <w:i/>
          <w:iCs/>
          <w:color w:val="948A54" w:themeColor="background2" w:themeShade="80"/>
          <w:sz w:val="36"/>
          <w:szCs w:val="36"/>
        </w:rPr>
        <w:t>e</w:t>
      </w:r>
      <w:r w:rsidR="00D829BE" w:rsidRPr="00013F73">
        <w:rPr>
          <w:i/>
          <w:iCs/>
          <w:color w:val="948A54" w:themeColor="background2" w:themeShade="80"/>
          <w:sz w:val="36"/>
          <w:szCs w:val="36"/>
        </w:rPr>
        <w:t>r ressur</w:t>
      </w:r>
      <w:r w:rsidR="00013F73">
        <w:rPr>
          <w:i/>
          <w:iCs/>
          <w:color w:val="948A54" w:themeColor="background2" w:themeShade="80"/>
          <w:sz w:val="36"/>
          <w:szCs w:val="36"/>
        </w:rPr>
        <w:t>s.</w:t>
      </w:r>
      <w:r w:rsidR="00C20349">
        <w:rPr>
          <w:i/>
          <w:iCs/>
          <w:color w:val="948A54" w:themeColor="background2" w:themeShade="80"/>
          <w:sz w:val="36"/>
          <w:szCs w:val="36"/>
        </w:rPr>
        <w:br/>
      </w:r>
      <w:r w:rsidR="00C20349" w:rsidRPr="00C20349">
        <w:rPr>
          <w:rFonts w:asciiTheme="minorHAnsi" w:hAnsiTheme="minorHAnsi" w:cstheme="minorHAnsi"/>
          <w:i/>
          <w:iCs/>
          <w:color w:val="auto"/>
          <w:sz w:val="22"/>
          <w:szCs w:val="22"/>
        </w:rPr>
        <w:t>Versjon 1.0</w:t>
      </w:r>
    </w:p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20349" w14:paraId="7A908970" w14:textId="77777777" w:rsidTr="00BC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  <w:shd w:val="clear" w:color="auto" w:fill="F2F2F2" w:themeFill="background1" w:themeFillShade="F2"/>
          </w:tcPr>
          <w:p w14:paraId="3E24105B" w14:textId="77777777" w:rsidR="00C20349" w:rsidRPr="00422DB5" w:rsidRDefault="00C20349" w:rsidP="00BC0619">
            <w:pPr>
              <w:spacing w:after="96"/>
              <w:rPr>
                <w:sz w:val="28"/>
                <w:szCs w:val="28"/>
              </w:rPr>
            </w:pPr>
            <w:r w:rsidRPr="00CE3FE9">
              <w:rPr>
                <w:color w:val="auto"/>
                <w:sz w:val="24"/>
                <w:szCs w:val="24"/>
              </w:rPr>
              <w:t xml:space="preserve">Navn på leverandøren (tilbyder): 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850EAB" w14:textId="77777777" w:rsidR="00C20349" w:rsidRDefault="00C20349" w:rsidP="00E76714">
            <w:pPr>
              <w:spacing w:after="96"/>
            </w:pPr>
          </w:p>
        </w:tc>
      </w:tr>
      <w:tr w:rsidR="00C20349" w14:paraId="3C4DD9A3" w14:textId="77777777" w:rsidTr="00BC0619">
        <w:tc>
          <w:tcPr>
            <w:tcW w:w="4530" w:type="dxa"/>
            <w:shd w:val="clear" w:color="auto" w:fill="F2F2F2" w:themeFill="background1" w:themeFillShade="F2"/>
          </w:tcPr>
          <w:p w14:paraId="15F58D4B" w14:textId="77777777" w:rsidR="00C20349" w:rsidRPr="00422DB5" w:rsidRDefault="00C20349" w:rsidP="00BC0619">
            <w:pPr>
              <w:spacing w:after="96"/>
              <w:rPr>
                <w:b/>
                <w:bCs/>
                <w:sz w:val="28"/>
                <w:szCs w:val="28"/>
              </w:rPr>
            </w:pPr>
            <w:r w:rsidRPr="00CE3FE9">
              <w:rPr>
                <w:b/>
                <w:bCs/>
                <w:sz w:val="24"/>
                <w:szCs w:val="24"/>
              </w:rPr>
              <w:t xml:space="preserve">Navn på ressursen: </w:t>
            </w:r>
            <w:r w:rsidRPr="00CE3FE9">
              <w:rPr>
                <w:b/>
                <w:bCs/>
                <w:sz w:val="24"/>
                <w:szCs w:val="24"/>
              </w:rPr>
              <w:br/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083A369D" w14:textId="77777777" w:rsidR="00C20349" w:rsidRDefault="00C20349" w:rsidP="00BC0619">
            <w:pPr>
              <w:spacing w:after="96"/>
            </w:pPr>
          </w:p>
        </w:tc>
      </w:tr>
    </w:tbl>
    <w:p w14:paraId="48DD8C4F" w14:textId="622BD902" w:rsidR="0050467C" w:rsidRPr="009138BF" w:rsidRDefault="0050467C" w:rsidP="0050467C">
      <w:pPr>
        <w:pStyle w:val="HTittel"/>
        <w:jc w:val="center"/>
        <w:rPr>
          <w:color w:val="948A54" w:themeColor="background2" w:themeShade="80"/>
        </w:rPr>
      </w:pPr>
      <w:r>
        <w:rPr>
          <w:color w:val="948A54" w:themeColor="background2" w:themeShade="80"/>
        </w:rPr>
        <w:t>Erfaring</w:t>
      </w:r>
    </w:p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703002" w14:paraId="598DC486" w14:textId="77777777" w:rsidTr="6B87BB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E36C0A" w:themeFill="accent6" w:themeFillShade="BF"/>
          </w:tcPr>
          <w:p w14:paraId="765C9A06" w14:textId="141B7D4B" w:rsidR="00703002" w:rsidRDefault="00EA73A7" w:rsidP="00703002">
            <w:pPr>
              <w:spacing w:after="96"/>
            </w:pPr>
            <w:r>
              <w:t>Referanseprosjekt</w:t>
            </w:r>
            <w:r w:rsidR="00703002">
              <w:t xml:space="preserve"> 1</w:t>
            </w:r>
          </w:p>
        </w:tc>
      </w:tr>
      <w:tr w:rsidR="00B8361B" w14:paraId="5CF651E4" w14:textId="77777777" w:rsidTr="6B87BB97">
        <w:tc>
          <w:tcPr>
            <w:tcW w:w="3539" w:type="dxa"/>
          </w:tcPr>
          <w:p w14:paraId="52EE6518" w14:textId="7538E682" w:rsidR="00B8361B" w:rsidRDefault="00B8361B" w:rsidP="002A6809">
            <w:r>
              <w:t>Navn på oppdraget:</w:t>
            </w:r>
          </w:p>
        </w:tc>
        <w:tc>
          <w:tcPr>
            <w:tcW w:w="5521" w:type="dxa"/>
          </w:tcPr>
          <w:p w14:paraId="1EA938D7" w14:textId="0142DC61" w:rsidR="00B8361B" w:rsidRDefault="00B8361B" w:rsidP="002A6809"/>
        </w:tc>
      </w:tr>
      <w:tr w:rsidR="00380F3B" w14:paraId="32E11890" w14:textId="77777777" w:rsidTr="6B87BB97">
        <w:tc>
          <w:tcPr>
            <w:tcW w:w="3539" w:type="dxa"/>
          </w:tcPr>
          <w:p w14:paraId="79159B08" w14:textId="77777777" w:rsidR="00380F3B" w:rsidRDefault="00380F3B" w:rsidP="002A6809">
            <w:r>
              <w:t xml:space="preserve">Rolle: </w:t>
            </w:r>
          </w:p>
        </w:tc>
        <w:tc>
          <w:tcPr>
            <w:tcW w:w="5521" w:type="dxa"/>
          </w:tcPr>
          <w:p w14:paraId="4CE972AC" w14:textId="7D0D18AD" w:rsidR="00380F3B" w:rsidRPr="00380F3B" w:rsidRDefault="00380F3B" w:rsidP="002A6809">
            <w:pPr>
              <w:rPr>
                <w:i/>
                <w:iCs/>
              </w:rPr>
            </w:pPr>
          </w:p>
        </w:tc>
      </w:tr>
      <w:tr w:rsidR="00703002" w14:paraId="4A52D390" w14:textId="77777777" w:rsidTr="6B87BB97">
        <w:tc>
          <w:tcPr>
            <w:tcW w:w="3539" w:type="dxa"/>
          </w:tcPr>
          <w:p w14:paraId="2EB93BB2" w14:textId="6761B4AA" w:rsidR="00703002" w:rsidRDefault="00703002" w:rsidP="00703002">
            <w:r>
              <w:t>Firmanavn, kunde</w:t>
            </w:r>
            <w:r w:rsidR="00B8361B">
              <w:t>:</w:t>
            </w:r>
          </w:p>
        </w:tc>
        <w:tc>
          <w:tcPr>
            <w:tcW w:w="5521" w:type="dxa"/>
          </w:tcPr>
          <w:p w14:paraId="1333EE8A" w14:textId="7A78A1D3" w:rsidR="00703002" w:rsidRDefault="00703002" w:rsidP="00703002"/>
        </w:tc>
      </w:tr>
      <w:tr w:rsidR="005B5AC0" w14:paraId="16F35584" w14:textId="77777777" w:rsidTr="6B87BB97">
        <w:trPr>
          <w:trHeight w:val="300"/>
        </w:trPr>
        <w:tc>
          <w:tcPr>
            <w:tcW w:w="3539" w:type="dxa"/>
          </w:tcPr>
          <w:p w14:paraId="34C8E58C" w14:textId="77777777" w:rsidR="005B5AC0" w:rsidRDefault="005B5AC0" w:rsidP="00785D86">
            <w:r>
              <w:t>Nettadresse kunde:</w:t>
            </w:r>
          </w:p>
        </w:tc>
        <w:tc>
          <w:tcPr>
            <w:tcW w:w="5521" w:type="dxa"/>
          </w:tcPr>
          <w:p w14:paraId="1A1AF345" w14:textId="77777777" w:rsidR="005B5AC0" w:rsidRDefault="005B5AC0" w:rsidP="00785D86"/>
        </w:tc>
      </w:tr>
      <w:tr w:rsidR="00703002" w14:paraId="55B866B2" w14:textId="77777777" w:rsidTr="6B87BB97">
        <w:tc>
          <w:tcPr>
            <w:tcW w:w="3539" w:type="dxa"/>
          </w:tcPr>
          <w:p w14:paraId="668B1453" w14:textId="58C7ED6E" w:rsidR="00703002" w:rsidRDefault="00703002" w:rsidP="00703002">
            <w:r>
              <w:t>Kontaktperson hos kunde</w:t>
            </w:r>
            <w:r w:rsidR="00B8361B">
              <w:t>:</w:t>
            </w:r>
          </w:p>
        </w:tc>
        <w:tc>
          <w:tcPr>
            <w:tcW w:w="5521" w:type="dxa"/>
          </w:tcPr>
          <w:p w14:paraId="0097AC44" w14:textId="00E52680" w:rsidR="00703002" w:rsidRPr="00B8361B" w:rsidRDefault="00703002" w:rsidP="00703002">
            <w:pPr>
              <w:rPr>
                <w:i/>
                <w:iCs/>
              </w:rPr>
            </w:pPr>
          </w:p>
        </w:tc>
      </w:tr>
      <w:tr w:rsidR="00703002" w14:paraId="1C7C1A5B" w14:textId="77777777" w:rsidTr="6B87BB97">
        <w:tc>
          <w:tcPr>
            <w:tcW w:w="3539" w:type="dxa"/>
          </w:tcPr>
          <w:p w14:paraId="1E48AB23" w14:textId="4DDA92C1" w:rsidR="00703002" w:rsidRDefault="00B8361B" w:rsidP="00703002">
            <w:r>
              <w:t>Kontaktinformasjon:</w:t>
            </w:r>
          </w:p>
        </w:tc>
        <w:tc>
          <w:tcPr>
            <w:tcW w:w="5521" w:type="dxa"/>
          </w:tcPr>
          <w:p w14:paraId="64DA0EF1" w14:textId="72029FF0" w:rsidR="00703002" w:rsidRPr="00B8361B" w:rsidRDefault="00703002" w:rsidP="00703002">
            <w:pPr>
              <w:rPr>
                <w:i/>
                <w:iCs/>
              </w:rPr>
            </w:pPr>
          </w:p>
        </w:tc>
      </w:tr>
      <w:tr w:rsidR="00703002" w14:paraId="10CB71BC" w14:textId="77777777" w:rsidTr="6B87BB97">
        <w:trPr>
          <w:trHeight w:val="300"/>
        </w:trPr>
        <w:tc>
          <w:tcPr>
            <w:tcW w:w="3539" w:type="dxa"/>
          </w:tcPr>
          <w:p w14:paraId="0430042E" w14:textId="2EB7DF10" w:rsidR="00703002" w:rsidRDefault="00703002" w:rsidP="00703002">
            <w:r>
              <w:t>Leveransens tidspunkt</w:t>
            </w:r>
            <w:r w:rsidR="00B8361B">
              <w:t>:</w:t>
            </w:r>
          </w:p>
        </w:tc>
        <w:tc>
          <w:tcPr>
            <w:tcW w:w="5521" w:type="dxa"/>
          </w:tcPr>
          <w:p w14:paraId="411D0166" w14:textId="69BEB72B" w:rsidR="00703002" w:rsidRPr="00B8361B" w:rsidRDefault="00703002" w:rsidP="00703002">
            <w:pPr>
              <w:rPr>
                <w:i/>
                <w:iCs/>
              </w:rPr>
            </w:pPr>
          </w:p>
        </w:tc>
      </w:tr>
      <w:tr w:rsidR="00703002" w14:paraId="5C796CC0" w14:textId="77777777" w:rsidTr="6B87BB97">
        <w:tc>
          <w:tcPr>
            <w:tcW w:w="3539" w:type="dxa"/>
          </w:tcPr>
          <w:p w14:paraId="67D6FE4E" w14:textId="66215CA2" w:rsidR="00703002" w:rsidRDefault="00703002" w:rsidP="00703002">
            <w:r>
              <w:t>Offentlig eller privat kunde</w:t>
            </w:r>
            <w:r w:rsidR="00B8361B">
              <w:t>:</w:t>
            </w:r>
          </w:p>
        </w:tc>
        <w:tc>
          <w:tcPr>
            <w:tcW w:w="5521" w:type="dxa"/>
          </w:tcPr>
          <w:p w14:paraId="3DE6DB57" w14:textId="5485D119" w:rsidR="00703002" w:rsidRDefault="00703002" w:rsidP="00703002"/>
        </w:tc>
      </w:tr>
    </w:tbl>
    <w:p w14:paraId="20E17700" w14:textId="77777777" w:rsidR="00771F4E" w:rsidRDefault="00771F4E" w:rsidP="00703002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636658" w14:paraId="651CCA7D" w14:textId="77777777" w:rsidTr="00473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E36C0A" w:themeFill="accent6" w:themeFillShade="BF"/>
          </w:tcPr>
          <w:p w14:paraId="310698B3" w14:textId="772F31CC" w:rsidR="00636658" w:rsidRDefault="00636658" w:rsidP="00473EA8">
            <w:pPr>
              <w:spacing w:after="96"/>
            </w:pPr>
            <w:r>
              <w:t>Referanseprosjekt 2</w:t>
            </w:r>
          </w:p>
        </w:tc>
      </w:tr>
      <w:tr w:rsidR="00636658" w14:paraId="6496DC8F" w14:textId="77777777" w:rsidTr="00473EA8">
        <w:tc>
          <w:tcPr>
            <w:tcW w:w="3539" w:type="dxa"/>
          </w:tcPr>
          <w:p w14:paraId="1C9117D8" w14:textId="77777777" w:rsidR="00636658" w:rsidRDefault="00636658" w:rsidP="00473EA8">
            <w:r>
              <w:t>Navn på oppdraget:</w:t>
            </w:r>
          </w:p>
        </w:tc>
        <w:tc>
          <w:tcPr>
            <w:tcW w:w="5521" w:type="dxa"/>
          </w:tcPr>
          <w:p w14:paraId="054C8BAB" w14:textId="77777777" w:rsidR="00636658" w:rsidRDefault="00636658" w:rsidP="00473EA8"/>
        </w:tc>
      </w:tr>
      <w:tr w:rsidR="00636658" w14:paraId="18678B8F" w14:textId="77777777" w:rsidTr="00473EA8">
        <w:tc>
          <w:tcPr>
            <w:tcW w:w="3539" w:type="dxa"/>
          </w:tcPr>
          <w:p w14:paraId="0A98580F" w14:textId="77777777" w:rsidR="00636658" w:rsidRDefault="00636658" w:rsidP="00473EA8">
            <w:r>
              <w:t xml:space="preserve">Rolle: </w:t>
            </w:r>
          </w:p>
        </w:tc>
        <w:tc>
          <w:tcPr>
            <w:tcW w:w="5521" w:type="dxa"/>
          </w:tcPr>
          <w:p w14:paraId="1176DF77" w14:textId="77777777" w:rsidR="00636658" w:rsidRPr="00380F3B" w:rsidRDefault="00636658" w:rsidP="00473EA8">
            <w:pPr>
              <w:rPr>
                <w:i/>
                <w:iCs/>
              </w:rPr>
            </w:pPr>
            <w:r>
              <w:rPr>
                <w:i/>
                <w:iCs/>
              </w:rPr>
              <w:t>(Ressursens rolle</w:t>
            </w:r>
            <w:r w:rsidRPr="00380F3B">
              <w:rPr>
                <w:i/>
                <w:iCs/>
              </w:rPr>
              <w:t xml:space="preserve"> i </w:t>
            </w:r>
            <w:r>
              <w:rPr>
                <w:i/>
                <w:iCs/>
              </w:rPr>
              <w:t>referanse</w:t>
            </w:r>
            <w:r w:rsidRPr="00380F3B">
              <w:rPr>
                <w:i/>
                <w:iCs/>
              </w:rPr>
              <w:t>prosjektet)</w:t>
            </w:r>
          </w:p>
        </w:tc>
      </w:tr>
      <w:tr w:rsidR="00636658" w14:paraId="50EEBDBB" w14:textId="77777777" w:rsidTr="00473EA8">
        <w:tc>
          <w:tcPr>
            <w:tcW w:w="3539" w:type="dxa"/>
          </w:tcPr>
          <w:p w14:paraId="5761B0AF" w14:textId="77777777" w:rsidR="00636658" w:rsidRDefault="00636658" w:rsidP="00473EA8">
            <w:r>
              <w:t>Firmanavn, kunde:</w:t>
            </w:r>
          </w:p>
        </w:tc>
        <w:tc>
          <w:tcPr>
            <w:tcW w:w="5521" w:type="dxa"/>
          </w:tcPr>
          <w:p w14:paraId="59C40B34" w14:textId="77777777" w:rsidR="00636658" w:rsidRDefault="00636658" w:rsidP="00473EA8"/>
        </w:tc>
      </w:tr>
      <w:tr w:rsidR="00636658" w14:paraId="0A523C9E" w14:textId="77777777" w:rsidTr="00473EA8">
        <w:trPr>
          <w:trHeight w:val="300"/>
        </w:trPr>
        <w:tc>
          <w:tcPr>
            <w:tcW w:w="3539" w:type="dxa"/>
          </w:tcPr>
          <w:p w14:paraId="71F181BA" w14:textId="77777777" w:rsidR="00636658" w:rsidRDefault="00636658" w:rsidP="00473EA8">
            <w:r>
              <w:t>Nettadresse kunde:</w:t>
            </w:r>
          </w:p>
        </w:tc>
        <w:tc>
          <w:tcPr>
            <w:tcW w:w="5521" w:type="dxa"/>
          </w:tcPr>
          <w:p w14:paraId="590AB1C2" w14:textId="77777777" w:rsidR="00636658" w:rsidRDefault="00636658" w:rsidP="00473EA8"/>
        </w:tc>
      </w:tr>
      <w:tr w:rsidR="00636658" w14:paraId="61706B1A" w14:textId="77777777" w:rsidTr="00473EA8">
        <w:tc>
          <w:tcPr>
            <w:tcW w:w="3539" w:type="dxa"/>
          </w:tcPr>
          <w:p w14:paraId="0FEC2469" w14:textId="77777777" w:rsidR="00636658" w:rsidRDefault="00636658" w:rsidP="00473EA8">
            <w:r>
              <w:t>Kontaktperson hos kunde:</w:t>
            </w:r>
          </w:p>
        </w:tc>
        <w:tc>
          <w:tcPr>
            <w:tcW w:w="5521" w:type="dxa"/>
          </w:tcPr>
          <w:p w14:paraId="713D8DA8" w14:textId="77777777" w:rsidR="00636658" w:rsidRPr="00B8361B" w:rsidRDefault="00636658" w:rsidP="00473EA8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Navn</w:t>
            </w:r>
            <w:r>
              <w:rPr>
                <w:i/>
                <w:iCs/>
              </w:rPr>
              <w:t>, stilling og ansvar i leveransen)</w:t>
            </w:r>
          </w:p>
        </w:tc>
      </w:tr>
      <w:tr w:rsidR="00636658" w14:paraId="771277F3" w14:textId="77777777" w:rsidTr="00473EA8">
        <w:tc>
          <w:tcPr>
            <w:tcW w:w="3539" w:type="dxa"/>
          </w:tcPr>
          <w:p w14:paraId="30C9B510" w14:textId="77777777" w:rsidR="00636658" w:rsidRDefault="00636658" w:rsidP="00473EA8">
            <w:r>
              <w:t>Kontaktinformasjon:</w:t>
            </w:r>
          </w:p>
        </w:tc>
        <w:tc>
          <w:tcPr>
            <w:tcW w:w="5521" w:type="dxa"/>
          </w:tcPr>
          <w:p w14:paraId="453400E0" w14:textId="77777777" w:rsidR="00636658" w:rsidRPr="00B8361B" w:rsidRDefault="00636658" w:rsidP="00473EA8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Telefon</w:t>
            </w:r>
            <w:r>
              <w:rPr>
                <w:i/>
                <w:iCs/>
              </w:rPr>
              <w:t>)</w:t>
            </w:r>
          </w:p>
        </w:tc>
      </w:tr>
      <w:tr w:rsidR="00636658" w14:paraId="304E8E25" w14:textId="77777777" w:rsidTr="00473EA8">
        <w:trPr>
          <w:trHeight w:val="300"/>
        </w:trPr>
        <w:tc>
          <w:tcPr>
            <w:tcW w:w="3539" w:type="dxa"/>
          </w:tcPr>
          <w:p w14:paraId="1A9098AB" w14:textId="77777777" w:rsidR="00636658" w:rsidRDefault="00636658" w:rsidP="00473EA8">
            <w:r>
              <w:t>Leveransens tidspunkt:</w:t>
            </w:r>
          </w:p>
        </w:tc>
        <w:tc>
          <w:tcPr>
            <w:tcW w:w="5521" w:type="dxa"/>
          </w:tcPr>
          <w:p w14:paraId="383DA779" w14:textId="77777777" w:rsidR="00636658" w:rsidRPr="00B8361B" w:rsidRDefault="00636658" w:rsidP="00473EA8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Start- og sluttdato</w:t>
            </w:r>
            <w:r>
              <w:rPr>
                <w:i/>
                <w:iCs/>
              </w:rPr>
              <w:t>)</w:t>
            </w:r>
          </w:p>
        </w:tc>
      </w:tr>
      <w:tr w:rsidR="00636658" w14:paraId="0716CAE1" w14:textId="77777777" w:rsidTr="00473EA8">
        <w:tc>
          <w:tcPr>
            <w:tcW w:w="3539" w:type="dxa"/>
          </w:tcPr>
          <w:p w14:paraId="50AFFC54" w14:textId="77777777" w:rsidR="00636658" w:rsidRDefault="00636658" w:rsidP="00473EA8">
            <w:r>
              <w:t>Offentlig eller privat kunde:</w:t>
            </w:r>
          </w:p>
        </w:tc>
        <w:tc>
          <w:tcPr>
            <w:tcW w:w="5521" w:type="dxa"/>
          </w:tcPr>
          <w:p w14:paraId="0A700905" w14:textId="77777777" w:rsidR="00636658" w:rsidRDefault="00636658" w:rsidP="00473EA8"/>
        </w:tc>
      </w:tr>
    </w:tbl>
    <w:p w14:paraId="66B28FE9" w14:textId="77777777" w:rsidR="00636658" w:rsidRDefault="00636658" w:rsidP="00703002"/>
    <w:p w14:paraId="00A2A938" w14:textId="77777777" w:rsidR="00636658" w:rsidRDefault="00636658" w:rsidP="00703002"/>
    <w:p w14:paraId="3F796472" w14:textId="77777777" w:rsidR="00636658" w:rsidRDefault="00636658" w:rsidP="00703002"/>
    <w:p w14:paraId="796B5113" w14:textId="77777777" w:rsidR="00636658" w:rsidRDefault="00636658" w:rsidP="00703002"/>
    <w:p w14:paraId="457AB533" w14:textId="6E291D6D" w:rsidR="00636658" w:rsidRDefault="00636658" w:rsidP="00703002"/>
    <w:p w14:paraId="2AD83ABB" w14:textId="77777777" w:rsidR="00636658" w:rsidRDefault="00636658" w:rsidP="00703002"/>
    <w:p w14:paraId="121D5F80" w14:textId="77777777" w:rsidR="00636658" w:rsidRDefault="00636658" w:rsidP="00703002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636658" w14:paraId="30B79471" w14:textId="77777777" w:rsidTr="00473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E36C0A" w:themeFill="accent6" w:themeFillShade="BF"/>
          </w:tcPr>
          <w:p w14:paraId="55581F5A" w14:textId="692170D8" w:rsidR="00636658" w:rsidRDefault="00636658" w:rsidP="00473EA8">
            <w:pPr>
              <w:spacing w:after="96"/>
            </w:pPr>
            <w:r>
              <w:t>Referanseprosjekt 3</w:t>
            </w:r>
          </w:p>
        </w:tc>
      </w:tr>
      <w:tr w:rsidR="00636658" w14:paraId="515BF57D" w14:textId="77777777" w:rsidTr="00473EA8">
        <w:tc>
          <w:tcPr>
            <w:tcW w:w="3539" w:type="dxa"/>
          </w:tcPr>
          <w:p w14:paraId="0DC6773D" w14:textId="77777777" w:rsidR="00636658" w:rsidRDefault="00636658" w:rsidP="00473EA8">
            <w:r>
              <w:lastRenderedPageBreak/>
              <w:t>Navn på oppdraget:</w:t>
            </w:r>
          </w:p>
        </w:tc>
        <w:tc>
          <w:tcPr>
            <w:tcW w:w="5521" w:type="dxa"/>
          </w:tcPr>
          <w:p w14:paraId="11D91DE1" w14:textId="77777777" w:rsidR="00636658" w:rsidRDefault="00636658" w:rsidP="00473EA8"/>
        </w:tc>
      </w:tr>
      <w:tr w:rsidR="00636658" w14:paraId="592A4C1F" w14:textId="77777777" w:rsidTr="00473EA8">
        <w:tc>
          <w:tcPr>
            <w:tcW w:w="3539" w:type="dxa"/>
          </w:tcPr>
          <w:p w14:paraId="4FE59174" w14:textId="77777777" w:rsidR="00636658" w:rsidRDefault="00636658" w:rsidP="00473EA8">
            <w:r>
              <w:t xml:space="preserve">Rolle: </w:t>
            </w:r>
          </w:p>
        </w:tc>
        <w:tc>
          <w:tcPr>
            <w:tcW w:w="5521" w:type="dxa"/>
          </w:tcPr>
          <w:p w14:paraId="3509EF33" w14:textId="77777777" w:rsidR="00636658" w:rsidRPr="00380F3B" w:rsidRDefault="00636658" w:rsidP="00473EA8">
            <w:pPr>
              <w:rPr>
                <w:i/>
                <w:iCs/>
              </w:rPr>
            </w:pPr>
            <w:r>
              <w:rPr>
                <w:i/>
                <w:iCs/>
              </w:rPr>
              <w:t>(Ressursens rolle</w:t>
            </w:r>
            <w:r w:rsidRPr="00380F3B">
              <w:rPr>
                <w:i/>
                <w:iCs/>
              </w:rPr>
              <w:t xml:space="preserve"> i </w:t>
            </w:r>
            <w:r>
              <w:rPr>
                <w:i/>
                <w:iCs/>
              </w:rPr>
              <w:t>referanse</w:t>
            </w:r>
            <w:r w:rsidRPr="00380F3B">
              <w:rPr>
                <w:i/>
                <w:iCs/>
              </w:rPr>
              <w:t>prosjektet)</w:t>
            </w:r>
          </w:p>
        </w:tc>
      </w:tr>
      <w:tr w:rsidR="00636658" w14:paraId="352E543E" w14:textId="77777777" w:rsidTr="00473EA8">
        <w:tc>
          <w:tcPr>
            <w:tcW w:w="3539" w:type="dxa"/>
          </w:tcPr>
          <w:p w14:paraId="46B71DDF" w14:textId="77777777" w:rsidR="00636658" w:rsidRDefault="00636658" w:rsidP="00473EA8">
            <w:r>
              <w:t>Firmanavn, kunde:</w:t>
            </w:r>
          </w:p>
        </w:tc>
        <w:tc>
          <w:tcPr>
            <w:tcW w:w="5521" w:type="dxa"/>
          </w:tcPr>
          <w:p w14:paraId="7A01E154" w14:textId="77777777" w:rsidR="00636658" w:rsidRDefault="00636658" w:rsidP="00473EA8"/>
        </w:tc>
      </w:tr>
      <w:tr w:rsidR="00636658" w14:paraId="25C7A366" w14:textId="77777777" w:rsidTr="00473EA8">
        <w:trPr>
          <w:trHeight w:val="300"/>
        </w:trPr>
        <w:tc>
          <w:tcPr>
            <w:tcW w:w="3539" w:type="dxa"/>
          </w:tcPr>
          <w:p w14:paraId="4D62AAC2" w14:textId="77777777" w:rsidR="00636658" w:rsidRDefault="00636658" w:rsidP="00473EA8">
            <w:r>
              <w:t>Nettadresse kunde:</w:t>
            </w:r>
          </w:p>
        </w:tc>
        <w:tc>
          <w:tcPr>
            <w:tcW w:w="5521" w:type="dxa"/>
          </w:tcPr>
          <w:p w14:paraId="5D3DC551" w14:textId="77777777" w:rsidR="00636658" w:rsidRDefault="00636658" w:rsidP="00473EA8"/>
        </w:tc>
      </w:tr>
      <w:tr w:rsidR="00636658" w14:paraId="0E547C30" w14:textId="77777777" w:rsidTr="00473EA8">
        <w:tc>
          <w:tcPr>
            <w:tcW w:w="3539" w:type="dxa"/>
          </w:tcPr>
          <w:p w14:paraId="76D433E7" w14:textId="77777777" w:rsidR="00636658" w:rsidRDefault="00636658" w:rsidP="00473EA8">
            <w:r>
              <w:t>Kontaktperson hos kunde:</w:t>
            </w:r>
          </w:p>
        </w:tc>
        <w:tc>
          <w:tcPr>
            <w:tcW w:w="5521" w:type="dxa"/>
          </w:tcPr>
          <w:p w14:paraId="45D8196E" w14:textId="77777777" w:rsidR="00636658" w:rsidRPr="00B8361B" w:rsidRDefault="00636658" w:rsidP="00473EA8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Navn</w:t>
            </w:r>
            <w:r>
              <w:rPr>
                <w:i/>
                <w:iCs/>
              </w:rPr>
              <w:t>, stilling og ansvar i leveransen)</w:t>
            </w:r>
          </w:p>
        </w:tc>
      </w:tr>
      <w:tr w:rsidR="00636658" w14:paraId="316328A6" w14:textId="77777777" w:rsidTr="00473EA8">
        <w:tc>
          <w:tcPr>
            <w:tcW w:w="3539" w:type="dxa"/>
          </w:tcPr>
          <w:p w14:paraId="5A2CEE24" w14:textId="77777777" w:rsidR="00636658" w:rsidRDefault="00636658" w:rsidP="00473EA8">
            <w:r>
              <w:t>Kontaktinformasjon:</w:t>
            </w:r>
          </w:p>
        </w:tc>
        <w:tc>
          <w:tcPr>
            <w:tcW w:w="5521" w:type="dxa"/>
          </w:tcPr>
          <w:p w14:paraId="08B8B778" w14:textId="77777777" w:rsidR="00636658" w:rsidRPr="00B8361B" w:rsidRDefault="00636658" w:rsidP="00473EA8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Telefon</w:t>
            </w:r>
            <w:r>
              <w:rPr>
                <w:i/>
                <w:iCs/>
              </w:rPr>
              <w:t>)</w:t>
            </w:r>
          </w:p>
        </w:tc>
      </w:tr>
      <w:tr w:rsidR="00636658" w14:paraId="0C272A1A" w14:textId="77777777" w:rsidTr="00473EA8">
        <w:trPr>
          <w:trHeight w:val="300"/>
        </w:trPr>
        <w:tc>
          <w:tcPr>
            <w:tcW w:w="3539" w:type="dxa"/>
          </w:tcPr>
          <w:p w14:paraId="441B28AB" w14:textId="77777777" w:rsidR="00636658" w:rsidRDefault="00636658" w:rsidP="00473EA8">
            <w:r>
              <w:t>Leveransens tidspunkt:</w:t>
            </w:r>
          </w:p>
        </w:tc>
        <w:tc>
          <w:tcPr>
            <w:tcW w:w="5521" w:type="dxa"/>
          </w:tcPr>
          <w:p w14:paraId="60F40315" w14:textId="77777777" w:rsidR="00636658" w:rsidRPr="00B8361B" w:rsidRDefault="00636658" w:rsidP="00473EA8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Start- og sluttdato</w:t>
            </w:r>
            <w:r>
              <w:rPr>
                <w:i/>
                <w:iCs/>
              </w:rPr>
              <w:t>)</w:t>
            </w:r>
          </w:p>
        </w:tc>
      </w:tr>
      <w:tr w:rsidR="00636658" w14:paraId="21808112" w14:textId="77777777" w:rsidTr="00473EA8">
        <w:tc>
          <w:tcPr>
            <w:tcW w:w="3539" w:type="dxa"/>
          </w:tcPr>
          <w:p w14:paraId="5586E962" w14:textId="77777777" w:rsidR="00636658" w:rsidRDefault="00636658" w:rsidP="00473EA8">
            <w:r>
              <w:t>Offentlig eller privat kunde:</w:t>
            </w:r>
          </w:p>
        </w:tc>
        <w:tc>
          <w:tcPr>
            <w:tcW w:w="5521" w:type="dxa"/>
          </w:tcPr>
          <w:p w14:paraId="33B42873" w14:textId="77777777" w:rsidR="00636658" w:rsidRDefault="00636658" w:rsidP="00473EA8"/>
        </w:tc>
      </w:tr>
    </w:tbl>
    <w:p w14:paraId="77E633A4" w14:textId="77777777" w:rsidR="00636658" w:rsidRDefault="00636658" w:rsidP="00703002"/>
    <w:p w14:paraId="28445B96" w14:textId="77777777" w:rsidR="00636658" w:rsidRDefault="00636658" w:rsidP="00703002"/>
    <w:p w14:paraId="24C8F1FA" w14:textId="77777777" w:rsidR="00CE3FE9" w:rsidRDefault="00CE3FE9" w:rsidP="00703002">
      <w:pPr>
        <w:rPr>
          <w:i/>
          <w:iCs/>
        </w:rPr>
      </w:pPr>
    </w:p>
    <w:p w14:paraId="07266705" w14:textId="7B043DCC" w:rsidR="00FC522C" w:rsidRPr="00FC522C" w:rsidRDefault="00CE3FE9" w:rsidP="00703002">
      <w:pPr>
        <w:rPr>
          <w:i/>
          <w:iCs/>
        </w:rPr>
      </w:pPr>
      <w:r>
        <w:rPr>
          <w:i/>
          <w:iCs/>
        </w:rPr>
        <w:t>R</w:t>
      </w:r>
      <w:r w:rsidR="00422DB5">
        <w:rPr>
          <w:i/>
          <w:iCs/>
        </w:rPr>
        <w:t>eferanseprosjekter</w:t>
      </w:r>
      <w:r>
        <w:rPr>
          <w:i/>
          <w:iCs/>
        </w:rPr>
        <w:t xml:space="preserve"> skal være relevante for oppdraget, og skal ha foregått i løpet av</w:t>
      </w:r>
      <w:r w:rsidR="00422DB5">
        <w:rPr>
          <w:i/>
          <w:iCs/>
        </w:rPr>
        <w:t xml:space="preserve"> de siste fem år. Det er opp til </w:t>
      </w:r>
      <w:r w:rsidR="00EA73A7">
        <w:rPr>
          <w:i/>
          <w:iCs/>
        </w:rPr>
        <w:t>leverandøren</w:t>
      </w:r>
      <w:r w:rsidR="00422DB5">
        <w:rPr>
          <w:i/>
          <w:iCs/>
        </w:rPr>
        <w:t xml:space="preserve"> å begrunne </w:t>
      </w:r>
      <w:r w:rsidR="00A95A8E">
        <w:rPr>
          <w:i/>
          <w:iCs/>
        </w:rPr>
        <w:t>referanse</w:t>
      </w:r>
      <w:r w:rsidR="00EA73A7">
        <w:rPr>
          <w:i/>
          <w:iCs/>
        </w:rPr>
        <w:t xml:space="preserve">prosjektenes </w:t>
      </w:r>
      <w:r w:rsidR="00422DB5">
        <w:rPr>
          <w:i/>
          <w:iCs/>
        </w:rPr>
        <w:t xml:space="preserve">relevans. Prosjekter som ikke er relevante gis ingen poeng. </w:t>
      </w:r>
      <w:r w:rsidR="00EA73A7">
        <w:rPr>
          <w:i/>
          <w:iCs/>
        </w:rPr>
        <w:t>Referanseprosjekt</w:t>
      </w:r>
      <w:r w:rsidR="00A95A8E">
        <w:rPr>
          <w:i/>
          <w:iCs/>
        </w:rPr>
        <w:t>ene følger ressursen, og</w:t>
      </w:r>
      <w:r w:rsidR="00EA73A7">
        <w:rPr>
          <w:i/>
          <w:iCs/>
        </w:rPr>
        <w:t xml:space="preserve"> kan være gjennomført </w:t>
      </w:r>
      <w:r w:rsidR="00A95A8E">
        <w:rPr>
          <w:i/>
          <w:iCs/>
        </w:rPr>
        <w:t xml:space="preserve">for en </w:t>
      </w:r>
      <w:r w:rsidR="00EA73A7">
        <w:rPr>
          <w:i/>
          <w:iCs/>
        </w:rPr>
        <w:t xml:space="preserve">annen arbeidsgiver. </w:t>
      </w:r>
    </w:p>
    <w:p w14:paraId="40C577D2" w14:textId="77777777" w:rsidR="00FC522C" w:rsidRDefault="00FC522C" w:rsidP="00703002"/>
    <w:p w14:paraId="7A31A8AF" w14:textId="77777777" w:rsidR="00FC522C" w:rsidRDefault="00FC522C" w:rsidP="00703002"/>
    <w:p w14:paraId="3CC88255" w14:textId="77777777" w:rsidR="00FC522C" w:rsidRDefault="00FC522C" w:rsidP="00703002"/>
    <w:p w14:paraId="0087445B" w14:textId="77777777" w:rsidR="00FC522C" w:rsidRDefault="00FC522C" w:rsidP="00703002"/>
    <w:p w14:paraId="5D5B1869" w14:textId="1893F4E3" w:rsidR="00FC522C" w:rsidRDefault="00FD3853" w:rsidP="00703002">
      <w:r>
        <w:t>Hommelvik</w:t>
      </w:r>
      <w:r w:rsidR="00AD708A">
        <w:t xml:space="preserve"> 08.08.2024</w:t>
      </w:r>
    </w:p>
    <w:p w14:paraId="6FAC3755" w14:textId="77777777" w:rsidR="00703002" w:rsidRDefault="00703002" w:rsidP="00703002">
      <w:r>
        <w:t>_________________________________</w:t>
      </w:r>
      <w:r>
        <w:tab/>
      </w:r>
      <w:r>
        <w:tab/>
        <w:t>_________________________________</w:t>
      </w:r>
    </w:p>
    <w:p w14:paraId="3CD3A0A1" w14:textId="77777777" w:rsidR="00703002" w:rsidRDefault="00703002" w:rsidP="00703002"/>
    <w:p w14:paraId="1DC617EF" w14:textId="253F1894" w:rsidR="00703002" w:rsidRDefault="00703002" w:rsidP="00703002">
      <w:r>
        <w:t>(</w:t>
      </w:r>
      <w:r w:rsidR="00380F3B">
        <w:t>S</w:t>
      </w:r>
      <w:r>
        <w:t>ted/dato)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810">
        <w:t>Leverandørens signatur</w:t>
      </w:r>
    </w:p>
    <w:sectPr w:rsidR="00703002" w:rsidSect="006B215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142D8" w14:textId="77777777" w:rsidR="006823BE" w:rsidRDefault="006823BE" w:rsidP="002A4A84">
      <w:r>
        <w:separator/>
      </w:r>
    </w:p>
  </w:endnote>
  <w:endnote w:type="continuationSeparator" w:id="0">
    <w:p w14:paraId="6EE9A5E1" w14:textId="77777777" w:rsidR="006823BE" w:rsidRDefault="006823BE" w:rsidP="002A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8888350"/>
      <w:docPartObj>
        <w:docPartGallery w:val="Page Numbers (Bottom of Page)"/>
        <w:docPartUnique/>
      </w:docPartObj>
    </w:sdtPr>
    <w:sdtEndPr/>
    <w:sdtContent>
      <w:p w14:paraId="4A21736A" w14:textId="59C20819" w:rsidR="00552810" w:rsidRDefault="006823BE" w:rsidP="00343283">
        <w:pPr>
          <w:pStyle w:val="Bunntekst"/>
          <w:jc w:val="center"/>
        </w:pPr>
        <w:sdt>
          <w:sdtPr>
            <w:id w:val="-1438600691"/>
            <w:docPartObj>
              <w:docPartGallery w:val="Page Numbers (Bottom of Page)"/>
              <w:docPartUnique/>
            </w:docPartObj>
          </w:sdtPr>
          <w:sdtEndPr/>
          <w:sdtContent>
            <w:r w:rsidR="00343283">
              <w:t xml:space="preserve">åpen – nyskapende – samhandlende                        Side </w:t>
            </w:r>
            <w:r w:rsidR="00343283">
              <w:rPr>
                <w:b/>
                <w:bCs/>
              </w:rPr>
              <w:fldChar w:fldCharType="begin"/>
            </w:r>
            <w:r w:rsidR="00343283">
              <w:rPr>
                <w:b/>
                <w:bCs/>
              </w:rPr>
              <w:instrText>PAGE  \* Arabic  \* MERGEFORMAT</w:instrText>
            </w:r>
            <w:r w:rsidR="00343283">
              <w:rPr>
                <w:b/>
                <w:bCs/>
              </w:rPr>
              <w:fldChar w:fldCharType="separate"/>
            </w:r>
            <w:r w:rsidR="00343283">
              <w:rPr>
                <w:b/>
                <w:bCs/>
              </w:rPr>
              <w:t>15</w:t>
            </w:r>
            <w:r w:rsidR="00343283">
              <w:rPr>
                <w:b/>
                <w:bCs/>
              </w:rPr>
              <w:fldChar w:fldCharType="end"/>
            </w:r>
            <w:r w:rsidR="00343283">
              <w:t xml:space="preserve"> av </w:t>
            </w:r>
            <w:r w:rsidR="00343283">
              <w:rPr>
                <w:b/>
                <w:bCs/>
              </w:rPr>
              <w:fldChar w:fldCharType="begin"/>
            </w:r>
            <w:r w:rsidR="00343283">
              <w:rPr>
                <w:b/>
                <w:bCs/>
              </w:rPr>
              <w:instrText>NUMPAGES  \* Arabic  \* MERGEFORMAT</w:instrText>
            </w:r>
            <w:r w:rsidR="00343283">
              <w:rPr>
                <w:b/>
                <w:bCs/>
              </w:rPr>
              <w:fldChar w:fldCharType="separate"/>
            </w:r>
            <w:r w:rsidR="00343283">
              <w:rPr>
                <w:b/>
                <w:bCs/>
              </w:rPr>
              <w:t>20</w:t>
            </w:r>
            <w:r w:rsidR="00343283">
              <w:rPr>
                <w:b/>
                <w:bCs/>
              </w:rPr>
              <w:fldChar w:fldCharType="end"/>
            </w:r>
          </w:sdtContent>
        </w:sdt>
      </w:p>
    </w:sdtContent>
  </w:sdt>
  <w:p w14:paraId="00557F3B" w14:textId="77777777" w:rsidR="00552810" w:rsidRDefault="0055281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0440840"/>
      <w:docPartObj>
        <w:docPartGallery w:val="Page Numbers (Bottom of Page)"/>
        <w:docPartUnique/>
      </w:docPartObj>
    </w:sdtPr>
    <w:sdtEndPr/>
    <w:sdtContent>
      <w:p w14:paraId="6570E596" w14:textId="77777777" w:rsidR="00343283" w:rsidRDefault="00343283" w:rsidP="00343283">
        <w:pPr>
          <w:pStyle w:val="Bunntekst"/>
          <w:jc w:val="center"/>
        </w:pPr>
        <w:r>
          <w:t xml:space="preserve">åpen – nyskapende – samhandlende                        Side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15</w:t>
        </w:r>
        <w:r>
          <w:rPr>
            <w:b/>
            <w:bCs/>
          </w:rPr>
          <w:fldChar w:fldCharType="end"/>
        </w:r>
        <w:r>
          <w:t xml:space="preserve"> av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20</w:t>
        </w:r>
        <w:r>
          <w:rPr>
            <w:b/>
            <w:bCs/>
          </w:rPr>
          <w:fldChar w:fldCharType="end"/>
        </w:r>
      </w:p>
    </w:sdtContent>
  </w:sdt>
  <w:p w14:paraId="5336FB3B" w14:textId="77777777" w:rsidR="001E05B5" w:rsidRDefault="001E05B5" w:rsidP="00F2681C">
    <w:pPr>
      <w:pStyle w:val="Bunntekst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D3F3A" w14:textId="77777777" w:rsidR="006823BE" w:rsidRDefault="006823BE" w:rsidP="002A4A84">
      <w:r>
        <w:separator/>
      </w:r>
    </w:p>
  </w:footnote>
  <w:footnote w:type="continuationSeparator" w:id="0">
    <w:p w14:paraId="58D844C3" w14:textId="77777777" w:rsidR="006823BE" w:rsidRDefault="006823BE" w:rsidP="002A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807A" w14:textId="5B41170C" w:rsidR="00E72704" w:rsidRDefault="00343283" w:rsidP="00343283">
    <w:pPr>
      <w:pStyle w:val="Topptekst"/>
      <w:tabs>
        <w:tab w:val="clear" w:pos="4536"/>
        <w:tab w:val="left" w:pos="1500"/>
        <w:tab w:val="center" w:pos="4535"/>
      </w:tabs>
      <w:jc w:val="right"/>
    </w:pPr>
    <w:r>
      <w:rPr>
        <w:noProof/>
        <w:lang w:eastAsia="nb-NO"/>
      </w:rPr>
      <w:drawing>
        <wp:inline distT="0" distB="0" distL="0" distR="0" wp14:anchorId="48189AED" wp14:editId="72FC44EB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1E0C36" w14:textId="77777777" w:rsidR="00343283" w:rsidRDefault="00343283" w:rsidP="00343283">
    <w:pPr>
      <w:pStyle w:val="Topptekst"/>
      <w:tabs>
        <w:tab w:val="clear" w:pos="4536"/>
        <w:tab w:val="left" w:pos="1500"/>
        <w:tab w:val="center" w:pos="4535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A2C5" w14:textId="3D45067C" w:rsidR="001E05B5" w:rsidRDefault="00343283" w:rsidP="00343283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2491075A" wp14:editId="6AD3C356">
          <wp:extent cx="1440000" cy="565200"/>
          <wp:effectExtent l="0" t="0" r="8255" b="635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1686EF" w14:textId="77777777" w:rsidR="00343283" w:rsidRDefault="00343283" w:rsidP="0034328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CAA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C22750"/>
    <w:multiLevelType w:val="hybridMultilevel"/>
    <w:tmpl w:val="77743A4E"/>
    <w:lvl w:ilvl="0" w:tplc="F324366E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F03078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362E4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BC3B43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483EB5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B464E4"/>
    <w:multiLevelType w:val="hybridMultilevel"/>
    <w:tmpl w:val="9F32F2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34806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40A8B"/>
    <w:multiLevelType w:val="multilevel"/>
    <w:tmpl w:val="B11E67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F112B8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AE873C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F290F2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CCA75DD"/>
    <w:multiLevelType w:val="hybridMultilevel"/>
    <w:tmpl w:val="C7FA343A"/>
    <w:lvl w:ilvl="0" w:tplc="A8D6A498">
      <w:start w:val="1"/>
      <w:numFmt w:val="bullet"/>
      <w:pStyle w:val="Listeavsnit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6035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DC55F5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16B1E3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7503DA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AC7D7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330E7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8B75A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ED324D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545D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7606433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D965B6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EF66C8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39649395">
    <w:abstractNumId w:val="16"/>
  </w:num>
  <w:num w:numId="2" w16cid:durableId="274214536">
    <w:abstractNumId w:val="12"/>
  </w:num>
  <w:num w:numId="3" w16cid:durableId="1987591376">
    <w:abstractNumId w:val="6"/>
  </w:num>
  <w:num w:numId="4" w16cid:durableId="596060894">
    <w:abstractNumId w:val="3"/>
  </w:num>
  <w:num w:numId="5" w16cid:durableId="275258384">
    <w:abstractNumId w:val="2"/>
  </w:num>
  <w:num w:numId="6" w16cid:durableId="248588734">
    <w:abstractNumId w:val="23"/>
  </w:num>
  <w:num w:numId="7" w16cid:durableId="336272326">
    <w:abstractNumId w:val="5"/>
  </w:num>
  <w:num w:numId="8" w16cid:durableId="445202979">
    <w:abstractNumId w:val="4"/>
  </w:num>
  <w:num w:numId="9" w16cid:durableId="1704743449">
    <w:abstractNumId w:val="15"/>
  </w:num>
  <w:num w:numId="10" w16cid:durableId="1859926937">
    <w:abstractNumId w:val="8"/>
  </w:num>
  <w:num w:numId="11" w16cid:durableId="1322391529">
    <w:abstractNumId w:val="1"/>
  </w:num>
  <w:num w:numId="12" w16cid:durableId="1528251951">
    <w:abstractNumId w:val="18"/>
  </w:num>
  <w:num w:numId="13" w16cid:durableId="185678969">
    <w:abstractNumId w:val="11"/>
  </w:num>
  <w:num w:numId="14" w16cid:durableId="2036924739">
    <w:abstractNumId w:val="17"/>
  </w:num>
  <w:num w:numId="15" w16cid:durableId="2126464108">
    <w:abstractNumId w:val="20"/>
  </w:num>
  <w:num w:numId="16" w16cid:durableId="460391630">
    <w:abstractNumId w:val="13"/>
  </w:num>
  <w:num w:numId="17" w16cid:durableId="498009495">
    <w:abstractNumId w:val="24"/>
  </w:num>
  <w:num w:numId="18" w16cid:durableId="1805123805">
    <w:abstractNumId w:val="9"/>
  </w:num>
  <w:num w:numId="19" w16cid:durableId="167065149">
    <w:abstractNumId w:val="0"/>
  </w:num>
  <w:num w:numId="20" w16cid:durableId="753891283">
    <w:abstractNumId w:val="19"/>
  </w:num>
  <w:num w:numId="21" w16cid:durableId="265160003">
    <w:abstractNumId w:val="25"/>
  </w:num>
  <w:num w:numId="22" w16cid:durableId="866410060">
    <w:abstractNumId w:val="22"/>
  </w:num>
  <w:num w:numId="23" w16cid:durableId="74790326">
    <w:abstractNumId w:val="10"/>
  </w:num>
  <w:num w:numId="24" w16cid:durableId="933972125">
    <w:abstractNumId w:val="14"/>
  </w:num>
  <w:num w:numId="25" w16cid:durableId="1468820491">
    <w:abstractNumId w:val="21"/>
  </w:num>
  <w:num w:numId="26" w16cid:durableId="280500348">
    <w:abstractNumId w:val="7"/>
  </w:num>
  <w:num w:numId="27" w16cid:durableId="564805834">
    <w:abstractNumId w:val="12"/>
  </w:num>
  <w:num w:numId="28" w16cid:durableId="157354064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f1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5B"/>
    <w:rsid w:val="00004959"/>
    <w:rsid w:val="00013F73"/>
    <w:rsid w:val="00036BDE"/>
    <w:rsid w:val="00054C1B"/>
    <w:rsid w:val="000652A4"/>
    <w:rsid w:val="00066BD7"/>
    <w:rsid w:val="00074570"/>
    <w:rsid w:val="0009310A"/>
    <w:rsid w:val="000A5CDB"/>
    <w:rsid w:val="000E0D78"/>
    <w:rsid w:val="000E2246"/>
    <w:rsid w:val="000F72F3"/>
    <w:rsid w:val="0018534C"/>
    <w:rsid w:val="00185C11"/>
    <w:rsid w:val="00194AE0"/>
    <w:rsid w:val="001A4D86"/>
    <w:rsid w:val="001E05B5"/>
    <w:rsid w:val="002251A1"/>
    <w:rsid w:val="002252CF"/>
    <w:rsid w:val="002310A3"/>
    <w:rsid w:val="002325E5"/>
    <w:rsid w:val="00241B56"/>
    <w:rsid w:val="00244296"/>
    <w:rsid w:val="0024672A"/>
    <w:rsid w:val="00247F87"/>
    <w:rsid w:val="002541EE"/>
    <w:rsid w:val="00256545"/>
    <w:rsid w:val="002768FA"/>
    <w:rsid w:val="00291B74"/>
    <w:rsid w:val="002A3683"/>
    <w:rsid w:val="002A4A84"/>
    <w:rsid w:val="002D05E9"/>
    <w:rsid w:val="002F7379"/>
    <w:rsid w:val="003021DD"/>
    <w:rsid w:val="00343283"/>
    <w:rsid w:val="00380F3B"/>
    <w:rsid w:val="00386F61"/>
    <w:rsid w:val="00394368"/>
    <w:rsid w:val="003C06B4"/>
    <w:rsid w:val="003C27C1"/>
    <w:rsid w:val="003C7D2B"/>
    <w:rsid w:val="003E5087"/>
    <w:rsid w:val="003F74D5"/>
    <w:rsid w:val="00404F73"/>
    <w:rsid w:val="00415AA7"/>
    <w:rsid w:val="00415E11"/>
    <w:rsid w:val="00422DB5"/>
    <w:rsid w:val="004319F8"/>
    <w:rsid w:val="00477720"/>
    <w:rsid w:val="0049406A"/>
    <w:rsid w:val="004969FE"/>
    <w:rsid w:val="004A03C9"/>
    <w:rsid w:val="004A32DE"/>
    <w:rsid w:val="004A628F"/>
    <w:rsid w:val="004D63DA"/>
    <w:rsid w:val="005010A3"/>
    <w:rsid w:val="0050467C"/>
    <w:rsid w:val="00517EAB"/>
    <w:rsid w:val="00532B1B"/>
    <w:rsid w:val="005373A0"/>
    <w:rsid w:val="00552810"/>
    <w:rsid w:val="00552D5E"/>
    <w:rsid w:val="005733B8"/>
    <w:rsid w:val="00576FFF"/>
    <w:rsid w:val="005847C4"/>
    <w:rsid w:val="005967F4"/>
    <w:rsid w:val="005B5AC0"/>
    <w:rsid w:val="005B7049"/>
    <w:rsid w:val="005F302F"/>
    <w:rsid w:val="00604142"/>
    <w:rsid w:val="00612984"/>
    <w:rsid w:val="00634998"/>
    <w:rsid w:val="006364F9"/>
    <w:rsid w:val="00636658"/>
    <w:rsid w:val="00643F1D"/>
    <w:rsid w:val="00662893"/>
    <w:rsid w:val="006823BE"/>
    <w:rsid w:val="006861A7"/>
    <w:rsid w:val="00695974"/>
    <w:rsid w:val="006B2153"/>
    <w:rsid w:val="006D204F"/>
    <w:rsid w:val="006E1A2B"/>
    <w:rsid w:val="00703002"/>
    <w:rsid w:val="0071735B"/>
    <w:rsid w:val="00727FBC"/>
    <w:rsid w:val="0073536F"/>
    <w:rsid w:val="00736280"/>
    <w:rsid w:val="007365B2"/>
    <w:rsid w:val="007473C8"/>
    <w:rsid w:val="00771F4E"/>
    <w:rsid w:val="0077557F"/>
    <w:rsid w:val="00776B64"/>
    <w:rsid w:val="00777977"/>
    <w:rsid w:val="0078049D"/>
    <w:rsid w:val="007B62C9"/>
    <w:rsid w:val="007D56FB"/>
    <w:rsid w:val="007F3E56"/>
    <w:rsid w:val="00815BC5"/>
    <w:rsid w:val="0083568D"/>
    <w:rsid w:val="008428DE"/>
    <w:rsid w:val="00844286"/>
    <w:rsid w:val="0084615D"/>
    <w:rsid w:val="008521CF"/>
    <w:rsid w:val="00856250"/>
    <w:rsid w:val="00895F82"/>
    <w:rsid w:val="008A008E"/>
    <w:rsid w:val="008B0DE1"/>
    <w:rsid w:val="008B62F0"/>
    <w:rsid w:val="008C5FD8"/>
    <w:rsid w:val="008C6DE6"/>
    <w:rsid w:val="008C7931"/>
    <w:rsid w:val="0090704E"/>
    <w:rsid w:val="009138BF"/>
    <w:rsid w:val="00916917"/>
    <w:rsid w:val="00942233"/>
    <w:rsid w:val="00952EE4"/>
    <w:rsid w:val="009906BD"/>
    <w:rsid w:val="00996A05"/>
    <w:rsid w:val="009A1878"/>
    <w:rsid w:val="009B2C5B"/>
    <w:rsid w:val="009B4642"/>
    <w:rsid w:val="009D050E"/>
    <w:rsid w:val="009F6F83"/>
    <w:rsid w:val="00A02BDC"/>
    <w:rsid w:val="00A02EAC"/>
    <w:rsid w:val="00A1683D"/>
    <w:rsid w:val="00A50802"/>
    <w:rsid w:val="00A65F62"/>
    <w:rsid w:val="00A70603"/>
    <w:rsid w:val="00A828BF"/>
    <w:rsid w:val="00A95A8E"/>
    <w:rsid w:val="00AA167B"/>
    <w:rsid w:val="00AD708A"/>
    <w:rsid w:val="00AF5323"/>
    <w:rsid w:val="00B011F8"/>
    <w:rsid w:val="00B018D3"/>
    <w:rsid w:val="00B2624F"/>
    <w:rsid w:val="00B34DB3"/>
    <w:rsid w:val="00B35637"/>
    <w:rsid w:val="00B570C0"/>
    <w:rsid w:val="00B66D7B"/>
    <w:rsid w:val="00B8361B"/>
    <w:rsid w:val="00BA5946"/>
    <w:rsid w:val="00BC1547"/>
    <w:rsid w:val="00BD015C"/>
    <w:rsid w:val="00BE2CE3"/>
    <w:rsid w:val="00BE7C7E"/>
    <w:rsid w:val="00C14790"/>
    <w:rsid w:val="00C171D2"/>
    <w:rsid w:val="00C20349"/>
    <w:rsid w:val="00C35597"/>
    <w:rsid w:val="00C403CB"/>
    <w:rsid w:val="00C43D4B"/>
    <w:rsid w:val="00C47FA7"/>
    <w:rsid w:val="00C617EE"/>
    <w:rsid w:val="00C95133"/>
    <w:rsid w:val="00CA00AC"/>
    <w:rsid w:val="00CA2D38"/>
    <w:rsid w:val="00CB7A4F"/>
    <w:rsid w:val="00CC0276"/>
    <w:rsid w:val="00CE1E75"/>
    <w:rsid w:val="00CE3FE9"/>
    <w:rsid w:val="00D65075"/>
    <w:rsid w:val="00D7445F"/>
    <w:rsid w:val="00D829BE"/>
    <w:rsid w:val="00DA1A06"/>
    <w:rsid w:val="00DB7586"/>
    <w:rsid w:val="00DC174B"/>
    <w:rsid w:val="00DC5046"/>
    <w:rsid w:val="00DE5945"/>
    <w:rsid w:val="00DF1F14"/>
    <w:rsid w:val="00E152F1"/>
    <w:rsid w:val="00E25C45"/>
    <w:rsid w:val="00E47ABB"/>
    <w:rsid w:val="00E65F11"/>
    <w:rsid w:val="00E72704"/>
    <w:rsid w:val="00E76714"/>
    <w:rsid w:val="00E96FC8"/>
    <w:rsid w:val="00EA73A7"/>
    <w:rsid w:val="00EC06C2"/>
    <w:rsid w:val="00EC2B03"/>
    <w:rsid w:val="00EE2423"/>
    <w:rsid w:val="00EF5CCF"/>
    <w:rsid w:val="00F159EF"/>
    <w:rsid w:val="00F17E59"/>
    <w:rsid w:val="00F2681C"/>
    <w:rsid w:val="00F418D6"/>
    <w:rsid w:val="00F52DAC"/>
    <w:rsid w:val="00F87F74"/>
    <w:rsid w:val="00F93D15"/>
    <w:rsid w:val="00FA1126"/>
    <w:rsid w:val="00FB0BE2"/>
    <w:rsid w:val="00FC522C"/>
    <w:rsid w:val="00FD3853"/>
    <w:rsid w:val="00FE7314"/>
    <w:rsid w:val="00FF72D8"/>
    <w:rsid w:val="09AECE5A"/>
    <w:rsid w:val="320C08E9"/>
    <w:rsid w:val="53CAAAE9"/>
    <w:rsid w:val="6B87BB97"/>
    <w:rsid w:val="6B89D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f1f2f2"/>
    </o:shapedefaults>
    <o:shapelayout v:ext="edit">
      <o:idmap v:ext="edit" data="2"/>
    </o:shapelayout>
  </w:shapeDefaults>
  <w:decimalSymbol w:val=","/>
  <w:listSeparator w:val=";"/>
  <w14:docId w14:val="6FF8891F"/>
  <w15:docId w15:val="{33305427-3F6F-4591-9148-E178EAB9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0F72F3"/>
    <w:pPr>
      <w:jc w:val="left"/>
    </w:pPr>
    <w:rPr>
      <w:sz w:val="22"/>
      <w:szCs w:val="22"/>
      <w:lang w:eastAsia="en-US"/>
    </w:rPr>
  </w:style>
  <w:style w:type="paragraph" w:styleId="Overskrift1">
    <w:name w:val="heading 1"/>
    <w:aliases w:val="H Overskrift 1"/>
    <w:next w:val="Normal"/>
    <w:link w:val="Overskrift1Tegn1"/>
    <w:qFormat/>
    <w:rsid w:val="000F72F3"/>
    <w:pPr>
      <w:keepNext/>
      <w:keepLines/>
      <w:spacing w:before="480"/>
      <w:ind w:left="360" w:hanging="360"/>
      <w:jc w:val="left"/>
      <w:outlineLvl w:val="0"/>
    </w:pPr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paragraph" w:styleId="Overskrift2">
    <w:name w:val="heading 2"/>
    <w:aliases w:val="H Overskrift 2"/>
    <w:basedOn w:val="Overskrift1"/>
    <w:next w:val="Normal"/>
    <w:link w:val="Overskrift2Tegn"/>
    <w:unhideWhenUsed/>
    <w:qFormat/>
    <w:rsid w:val="00643F1D"/>
    <w:pPr>
      <w:spacing w:before="240" w:after="60"/>
      <w:outlineLvl w:val="1"/>
    </w:pPr>
    <w:rPr>
      <w:rFonts w:ascii="Calibri" w:hAnsi="Calibri"/>
      <w:b w:val="0"/>
      <w:bCs w:val="0"/>
      <w:iCs/>
      <w:sz w:val="24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F17E59"/>
    <w:pPr>
      <w:ind w:left="0" w:firstLine="0"/>
      <w:outlineLvl w:val="2"/>
    </w:pPr>
    <w:rPr>
      <w:bCs/>
      <w:i/>
      <w:sz w:val="22"/>
      <w:szCs w:val="26"/>
    </w:rPr>
  </w:style>
  <w:style w:type="paragraph" w:styleId="Overskrift4">
    <w:name w:val="heading 4"/>
    <w:basedOn w:val="Normal"/>
    <w:next w:val="Normal"/>
    <w:link w:val="Overskrift4Tegn"/>
    <w:unhideWhenUsed/>
    <w:rsid w:val="0083568D"/>
    <w:pPr>
      <w:keepNext/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rsid w:val="00C47FA7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rsid w:val="00C47FA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rsid w:val="00C47FA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rsid w:val="00C47FA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rsid w:val="00C47FA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2A4A8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2A4A8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1691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Overskrift1Tegn1">
    <w:name w:val="Overskrift 1 Tegn1"/>
    <w:aliases w:val="H Overskrift 1 Tegn"/>
    <w:link w:val="Overskrift1"/>
    <w:rsid w:val="000F72F3"/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character" w:customStyle="1" w:styleId="Overskrift2Tegn">
    <w:name w:val="Overskrift 2 Tegn"/>
    <w:aliases w:val="H Overskrift 2 Tegn"/>
    <w:link w:val="Overskrift2"/>
    <w:rsid w:val="00643F1D"/>
    <w:rPr>
      <w:rFonts w:eastAsia="Times New Roman" w:cstheme="majorBidi"/>
      <w:b/>
      <w:iCs/>
      <w:sz w:val="24"/>
      <w:szCs w:val="28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rsid w:val="0071735B"/>
    <w:pPr>
      <w:spacing w:after="60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Overskrift3Tegn">
    <w:name w:val="Overskrift 3 Tegn"/>
    <w:link w:val="Overskrift3"/>
    <w:rsid w:val="00F17E59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83568D"/>
    <w:rPr>
      <w:rFonts w:eastAsia="Times New Roman" w:cs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71735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473C8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ellrutenett">
    <w:name w:val="Table Grid"/>
    <w:basedOn w:val="Vanligtabell"/>
    <w:uiPriority w:val="39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after="120" w:line="240" w:lineRule="exact"/>
    </w:pPr>
  </w:style>
  <w:style w:type="paragraph" w:customStyle="1" w:styleId="Tabelltittel">
    <w:name w:val="Tabelltittel"/>
    <w:basedOn w:val="Normal"/>
    <w:qFormat/>
    <w:rsid w:val="003F74D5"/>
    <w:pPr>
      <w:spacing w:before="120"/>
    </w:pPr>
    <w:rPr>
      <w:b/>
      <w:bCs/>
      <w:color w:val="FFFFFF" w:themeColor="background1"/>
      <w:sz w:val="24"/>
    </w:rPr>
  </w:style>
  <w:style w:type="paragraph" w:customStyle="1" w:styleId="Unntattoffentlighet">
    <w:name w:val="Unntatt offentlighet"/>
    <w:basedOn w:val="Normal"/>
    <w:rsid w:val="007F3E56"/>
    <w:rPr>
      <w:b/>
      <w:sz w:val="18"/>
      <w:szCs w:val="18"/>
    </w:rPr>
  </w:style>
  <w:style w:type="character" w:styleId="Sidetall">
    <w:name w:val="page number"/>
    <w:basedOn w:val="Standardskriftforavsnitt"/>
    <w:uiPriority w:val="99"/>
    <w:semiHidden/>
    <w:unhideWhenUsed/>
    <w:rsid w:val="00B570C0"/>
  </w:style>
  <w:style w:type="character" w:customStyle="1" w:styleId="Overskrift1Tegn">
    <w:name w:val="Overskrift 1 Tegn"/>
    <w:basedOn w:val="Standardskriftforavsnit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1"/>
      </w:numPr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Standardskriftforavsnit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eavsnitt">
    <w:name w:val="List Paragraph"/>
    <w:aliases w:val="Lister"/>
    <w:basedOn w:val="Normal"/>
    <w:uiPriority w:val="34"/>
    <w:qFormat/>
    <w:rsid w:val="00C43D4B"/>
    <w:pPr>
      <w:numPr>
        <w:numId w:val="2"/>
      </w:numPr>
      <w:contextualSpacing/>
    </w:pPr>
    <w:rPr>
      <w:rFonts w:eastAsia="Times New Roman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24F"/>
    <w:pPr>
      <w:spacing w:line="276" w:lineRule="auto"/>
      <w:ind w:left="0" w:firstLine="0"/>
      <w:outlineLvl w:val="9"/>
    </w:pPr>
    <w:rPr>
      <w:rFonts w:eastAsiaTheme="majorEastAsia"/>
      <w:color w:val="365F91" w:themeColor="accent1" w:themeShade="BF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09310A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B2624F"/>
    <w:pPr>
      <w:spacing w:before="0"/>
      <w:ind w:left="220"/>
    </w:pPr>
    <w:rPr>
      <w:rFonts w:asciiTheme="minorHAnsi" w:hAnsiTheme="minorHAnsi"/>
      <w:b/>
    </w:rPr>
  </w:style>
  <w:style w:type="paragraph" w:styleId="INNH3">
    <w:name w:val="toc 3"/>
    <w:basedOn w:val="Normal"/>
    <w:next w:val="Normal"/>
    <w:autoRedefine/>
    <w:uiPriority w:val="39"/>
    <w:unhideWhenUsed/>
    <w:rsid w:val="00B2624F"/>
    <w:pPr>
      <w:spacing w:before="0"/>
      <w:ind w:left="440"/>
    </w:pPr>
    <w:rPr>
      <w:rFonts w:asciiTheme="minorHAnsi" w:hAnsiTheme="minorHAns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2624F"/>
    <w:pPr>
      <w:spacing w:before="0"/>
      <w:ind w:left="66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2624F"/>
    <w:pPr>
      <w:spacing w:before="0"/>
      <w:ind w:left="88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2624F"/>
    <w:pPr>
      <w:spacing w:before="0"/>
      <w:ind w:left="11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2624F"/>
    <w:pPr>
      <w:spacing w:before="0"/>
      <w:ind w:left="132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2624F"/>
    <w:pPr>
      <w:spacing w:before="0"/>
      <w:ind w:left="154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2624F"/>
    <w:pPr>
      <w:spacing w:before="0"/>
      <w:ind w:left="1760"/>
    </w:pPr>
    <w:rPr>
      <w:rFonts w:asciiTheme="minorHAnsi" w:hAnsiTheme="minorHAnsi"/>
      <w:szCs w:val="20"/>
    </w:rPr>
  </w:style>
  <w:style w:type="character" w:customStyle="1" w:styleId="Overskrift5Tegn">
    <w:name w:val="Overskrift 5 Tegn"/>
    <w:basedOn w:val="Standardskriftforavsnitt"/>
    <w:link w:val="Overskrift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C47FA7"/>
    <w:rPr>
      <w:rFonts w:ascii="Arial" w:eastAsia="Times New Roman" w:hAnsi="Arial" w:cs="Arial"/>
      <w:sz w:val="22"/>
      <w:szCs w:val="22"/>
    </w:rPr>
  </w:style>
  <w:style w:type="character" w:styleId="Hyperkobling">
    <w:name w:val="Hyperlink"/>
    <w:basedOn w:val="Standardskriftforavsnit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Overskrift2"/>
    <w:rsid w:val="00C47FA7"/>
    <w:pPr>
      <w:keepLines w:val="0"/>
      <w:numPr>
        <w:ilvl w:val="1"/>
      </w:numPr>
      <w:tabs>
        <w:tab w:val="left" w:pos="709"/>
        <w:tab w:val="num" w:pos="860"/>
      </w:tabs>
      <w:ind w:left="860" w:hanging="576"/>
    </w:pPr>
    <w:rPr>
      <w:rFonts w:ascii="Arial" w:hAnsi="Arial" w:cs="Arial"/>
      <w:bCs/>
      <w:lang w:eastAsia="nb-NO"/>
    </w:rPr>
  </w:style>
  <w:style w:type="paragraph" w:customStyle="1" w:styleId="Fotnoter">
    <w:name w:val="Fotnoter"/>
    <w:basedOn w:val="Bunntekst"/>
    <w:qFormat/>
    <w:rsid w:val="009F6F83"/>
    <w:pPr>
      <w:ind w:left="284" w:hanging="284"/>
    </w:pPr>
    <w:rPr>
      <w:rFonts w:cstheme="minorHAnsi"/>
      <w:sz w:val="16"/>
      <w:szCs w:val="16"/>
    </w:rPr>
  </w:style>
  <w:style w:type="paragraph" w:customStyle="1" w:styleId="Prosjektnanv">
    <w:name w:val="Prosjektnanv"/>
    <w:basedOn w:val="Normal"/>
    <w:qFormat/>
    <w:rsid w:val="00EE2423"/>
    <w:rPr>
      <w:bCs/>
      <w:caps/>
      <w:noProof/>
      <w:color w:val="00529B"/>
    </w:rPr>
  </w:style>
  <w:style w:type="character" w:styleId="Fotnotereferanse">
    <w:name w:val="footnote reference"/>
    <w:basedOn w:val="Standardskriftforavsnitt"/>
    <w:semiHidden/>
    <w:rsid w:val="009D050E"/>
    <w:rPr>
      <w:vertAlign w:val="superscript"/>
    </w:rPr>
  </w:style>
  <w:style w:type="table" w:customStyle="1" w:styleId="hinastabell">
    <w:name w:val="hinas tabell"/>
    <w:basedOn w:val="Vanligtabell"/>
    <w:uiPriority w:val="99"/>
    <w:rsid w:val="0018534C"/>
    <w:pPr>
      <w:jc w:val="left"/>
    </w:pPr>
    <w:rPr>
      <w:sz w:val="24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  <w:style w:type="table" w:customStyle="1" w:styleId="Stil2">
    <w:name w:val="Stil2"/>
    <w:basedOn w:val="Vanligtabell"/>
    <w:uiPriority w:val="99"/>
    <w:rsid w:val="009A1878"/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BunntekstHINAS">
    <w:name w:val="Bunntekst HINAS"/>
    <w:basedOn w:val="Prosjektnanv"/>
    <w:link w:val="BunntekstHINASTegn"/>
    <w:qFormat/>
    <w:rsid w:val="00DF1F14"/>
    <w:pPr>
      <w:jc w:val="right"/>
    </w:pPr>
    <w:rPr>
      <w:color w:val="A6A6A6" w:themeColor="background1" w:themeShade="A6"/>
      <w:sz w:val="18"/>
    </w:rPr>
  </w:style>
  <w:style w:type="character" w:customStyle="1" w:styleId="BunntekstHINASTegn">
    <w:name w:val="Bunntekst HINAS Tegn"/>
    <w:basedOn w:val="Standardskriftforavsnitt"/>
    <w:link w:val="BunntekstHINAS"/>
    <w:rsid w:val="00DF1F14"/>
    <w:rPr>
      <w:bCs/>
      <w:caps/>
      <w:noProof/>
      <w:color w:val="A6A6A6" w:themeColor="background1" w:themeShade="A6"/>
      <w:sz w:val="18"/>
      <w:szCs w:val="22"/>
      <w:lang w:eastAsia="en-US"/>
    </w:rPr>
  </w:style>
  <w:style w:type="paragraph" w:styleId="Revisjon">
    <w:name w:val="Revision"/>
    <w:hidden/>
    <w:uiPriority w:val="99"/>
    <w:semiHidden/>
    <w:rsid w:val="0050467C"/>
    <w:pPr>
      <w:spacing w:before="0" w:after="0"/>
      <w:jc w:val="lef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hin\Downloads\Vedlegg%203%20Svarskjema%20erfarin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5E486B89D4DE438EC738AE4F7092AE" ma:contentTypeVersion="3" ma:contentTypeDescription="Opprett et nytt dokument." ma:contentTypeScope="" ma:versionID="29a347885507eca115bd8801a0798e52">
  <xsd:schema xmlns:xsd="http://www.w3.org/2001/XMLSchema" xmlns:xs="http://www.w3.org/2001/XMLSchema" xmlns:p="http://schemas.microsoft.com/office/2006/metadata/properties" xmlns:ns2="6ea59941-e1c5-41e6-a301-7e8c9f8ea307" targetNamespace="http://schemas.microsoft.com/office/2006/metadata/properties" ma:root="true" ma:fieldsID="900ef60a0190c811cff2a8b07456d181" ns2:_="">
    <xsd:import namespace="6ea59941-e1c5-41e6-a301-7e8c9f8ea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9941-e1c5-41e6-a301-7e8c9f8ea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22C9-6D59-413E-85D2-CC1AEC14D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399D0-09C7-4A7D-9C2D-9CF617D03E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37332C-4E9E-42D6-8546-B8F1D212AF3D}"/>
</file>

<file path=customXml/itemProps4.xml><?xml version="1.0" encoding="utf-8"?>
<ds:datastoreItem xmlns:ds="http://schemas.openxmlformats.org/officeDocument/2006/customXml" ds:itemID="{DF35AE9A-01C6-44A6-9DAD-9CE6C399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3 Svarskjema erfaring.dotx</Template>
  <TotalTime>12</TotalTime>
  <Pages>2</Pages>
  <Words>231</Words>
  <Characters>1226</Characters>
  <Application>Microsoft Office Word</Application>
  <DocSecurity>0</DocSecurity>
  <Lines>10</Lines>
  <Paragraphs>2</Paragraphs>
  <ScaleCrop>false</ScaleCrop>
  <Company>Hinas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Gunnhild Granmo</dc:creator>
  <cp:keywords/>
  <dc:description/>
  <cp:lastModifiedBy>Sundnes Øyvind</cp:lastModifiedBy>
  <cp:revision>32</cp:revision>
  <cp:lastPrinted>2024-08-08T14:31:00Z</cp:lastPrinted>
  <dcterms:created xsi:type="dcterms:W3CDTF">2019-03-25T12:18:00Z</dcterms:created>
  <dcterms:modified xsi:type="dcterms:W3CDTF">2026-06-22T07:05:00Z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0x010100205E486B89D4DE438EC738AE4F7092AE</vt:lpwstr>
  </property>
  <property fmtid="{D5CDD505-2E9C-101B-9397-08002B2CF9AE}" pid="3" name="_dlc_DocIdItemGuid">
    <vt:lpwstr>edd651e0-bc46-4ec7-abb2-9827016645a4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GUID">
    <vt:lpwstr>982fe49d-74b3-4852-a810-7c1c441c939b</vt:lpwstr>
  </property>
</Properties>
</file>